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54FF9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54D9EBE8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Merchant.</w:t>
      </w:r>
    </w:p>
    <w:p w14:paraId="473C0510" w14:textId="77777777" w:rsidR="00D56E88" w:rsidRDefault="00D56E88" w:rsidP="00D56E88">
      <w:pPr>
        <w:pStyle w:val="NoSpacing"/>
        <w:rPr>
          <w:rFonts w:cs="Times New Roman"/>
          <w:szCs w:val="24"/>
        </w:rPr>
      </w:pPr>
    </w:p>
    <w:p w14:paraId="649B1239" w14:textId="77777777" w:rsidR="00D56E88" w:rsidRDefault="00D56E88" w:rsidP="00D56E88">
      <w:pPr>
        <w:pStyle w:val="NoSpacing"/>
        <w:rPr>
          <w:rFonts w:cs="Times New Roman"/>
          <w:szCs w:val="24"/>
        </w:rPr>
      </w:pPr>
    </w:p>
    <w:p w14:paraId="2C1705A0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Dymmok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St.Osyth</w:t>
      </w:r>
      <w:proofErr w:type="spellEnd"/>
      <w:proofErr w:type="gramEnd"/>
      <w:r>
        <w:rPr>
          <w:rFonts w:cs="Times New Roman"/>
          <w:szCs w:val="24"/>
        </w:rPr>
        <w:t>, Essex(q.v.),</w:t>
      </w:r>
    </w:p>
    <w:p w14:paraId="0A3F9AB4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William Person of Ipswich(q.v.).</w:t>
      </w:r>
    </w:p>
    <w:p w14:paraId="451E9B1F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341B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4231C2C9" w14:textId="77777777" w:rsidR="00D56E88" w:rsidRDefault="00D56E88" w:rsidP="00D56E88">
      <w:pPr>
        <w:pStyle w:val="NoSpacing"/>
        <w:rPr>
          <w:rFonts w:cs="Times New Roman"/>
          <w:szCs w:val="24"/>
        </w:rPr>
      </w:pPr>
    </w:p>
    <w:p w14:paraId="0A0A80A6" w14:textId="77777777" w:rsidR="00D56E88" w:rsidRDefault="00D56E88" w:rsidP="00D56E88">
      <w:pPr>
        <w:pStyle w:val="NoSpacing"/>
        <w:rPr>
          <w:rFonts w:cs="Times New Roman"/>
          <w:szCs w:val="24"/>
        </w:rPr>
      </w:pPr>
    </w:p>
    <w:p w14:paraId="4FF61BCC" w14:textId="77777777" w:rsidR="00D56E88" w:rsidRDefault="00D56E88" w:rsidP="00D56E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2024</w:t>
      </w:r>
    </w:p>
    <w:p w14:paraId="03F18B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3E918" w14:textId="77777777" w:rsidR="00D56E88" w:rsidRDefault="00D56E88" w:rsidP="009139A6">
      <w:r>
        <w:separator/>
      </w:r>
    </w:p>
  </w:endnote>
  <w:endnote w:type="continuationSeparator" w:id="0">
    <w:p w14:paraId="5FD40DE5" w14:textId="77777777" w:rsidR="00D56E88" w:rsidRDefault="00D56E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A21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DB2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413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2F4B2" w14:textId="77777777" w:rsidR="00D56E88" w:rsidRDefault="00D56E88" w:rsidP="009139A6">
      <w:r>
        <w:separator/>
      </w:r>
    </w:p>
  </w:footnote>
  <w:footnote w:type="continuationSeparator" w:id="0">
    <w:p w14:paraId="771D9C52" w14:textId="77777777" w:rsidR="00D56E88" w:rsidRDefault="00D56E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9F3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927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A72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E88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6E8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ADAA9"/>
  <w15:chartTrackingRefBased/>
  <w15:docId w15:val="{86CFF629-C3AF-4D5D-B1D9-C691BC31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6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2024-07-01T09:53:00Z</dcterms:created>
  <dcterms:modified xsi:type="dcterms:W3CDTF">2024-07-01T09:54:00Z</dcterms:modified>
</cp:coreProperties>
</file>